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1D" w:rsidRPr="001600DF" w:rsidRDefault="0024381D" w:rsidP="00160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Всероссийская олимпиада школьников по географии (школьный этап)</w:t>
      </w:r>
    </w:p>
    <w:p w:rsidR="0024381D" w:rsidRPr="001600DF" w:rsidRDefault="0024381D" w:rsidP="00160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8 класс</w:t>
      </w:r>
    </w:p>
    <w:p w:rsidR="0024381D" w:rsidRPr="001600DF" w:rsidRDefault="0024381D" w:rsidP="00160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8-2019</w:t>
      </w:r>
      <w:r w:rsidRPr="001600D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Ι. Реши тест. За верный ответ – 1 балл. Всего 20 баллов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1. Её считают прародиной человека.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   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>- Австралия</w:t>
      </w:r>
    </w:p>
    <w:p w:rsidR="0024381D" w:rsidRPr="001600DF" w:rsidRDefault="0024381D" w:rsidP="001600DF">
      <w:pPr>
        <w:spacing w:after="0" w:line="240" w:lineRule="auto"/>
        <w:ind w:right="-4749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    Б – Антарктида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Африка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BC2A42">
          <w:type w:val="continuous"/>
          <w:pgSz w:w="11906" w:h="16838"/>
          <w:pgMar w:top="567" w:right="851" w:bottom="567" w:left="851" w:header="709" w:footer="709" w:gutter="0"/>
          <w:cols w:num="2" w:space="283"/>
          <w:docGrid w:linePitch="360"/>
        </w:sectPr>
      </w:pPr>
      <w:r w:rsidRPr="001600DF">
        <w:rPr>
          <w:rFonts w:ascii="Times New Roman" w:hAnsi="Times New Roman" w:cs="Times New Roman"/>
          <w:sz w:val="28"/>
          <w:szCs w:val="28"/>
        </w:rPr>
        <w:t>Г – Южная Америка</w:t>
      </w:r>
    </w:p>
    <w:p w:rsidR="0024381D" w:rsidRPr="001600DF" w:rsidRDefault="0024381D" w:rsidP="001600DF">
      <w:pPr>
        <w:spacing w:after="0" w:line="240" w:lineRule="auto"/>
        <w:ind w:right="-8081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7089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8081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2. В. Даль определил это так: «Равноденник или равнодественник, под которым</w:t>
      </w:r>
    </w:p>
    <w:p w:rsidR="0024381D" w:rsidRPr="001600DF" w:rsidRDefault="0024381D" w:rsidP="001600DF">
      <w:pPr>
        <w:spacing w:after="0" w:line="240" w:lineRule="auto"/>
        <w:ind w:right="-8081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дни и ночи всегда равны, а широта места- нуль» Что это?</w:t>
      </w:r>
    </w:p>
    <w:p w:rsidR="0024381D" w:rsidRPr="001600DF" w:rsidRDefault="0024381D" w:rsidP="001600DF">
      <w:pPr>
        <w:spacing w:after="0" w:line="240" w:lineRule="auto"/>
        <w:ind w:right="-8081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7089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А- нулевой меридиан</w:t>
      </w:r>
    </w:p>
    <w:p w:rsidR="0024381D" w:rsidRPr="001600DF" w:rsidRDefault="0024381D" w:rsidP="001600DF">
      <w:pPr>
        <w:spacing w:after="0" w:line="240" w:lineRule="auto"/>
        <w:ind w:right="-4749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северный полярный круг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южный тропик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экватор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Д – северный тропик</w:t>
      </w: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3. Природные зоны изм</w:t>
      </w:r>
      <w:r>
        <w:rPr>
          <w:rFonts w:ascii="Times New Roman" w:hAnsi="Times New Roman" w:cs="Times New Roman"/>
          <w:sz w:val="28"/>
          <w:szCs w:val="28"/>
        </w:rPr>
        <w:t>еняются от экватора к полюсам, т</w:t>
      </w:r>
      <w:r w:rsidRPr="001600DF">
        <w:rPr>
          <w:rFonts w:ascii="Times New Roman" w:hAnsi="Times New Roman" w:cs="Times New Roman"/>
          <w:sz w:val="28"/>
          <w:szCs w:val="28"/>
        </w:rPr>
        <w:t>.к. изменяется: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283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1600DF">
        <w:rPr>
          <w:rFonts w:ascii="Times New Roman" w:hAnsi="Times New Roman" w:cs="Times New Roman"/>
          <w:sz w:val="28"/>
          <w:szCs w:val="28"/>
        </w:rPr>
        <w:t xml:space="preserve"> рельеф</w:t>
      </w:r>
    </w:p>
    <w:p w:rsidR="0024381D" w:rsidRPr="001600DF" w:rsidRDefault="0024381D" w:rsidP="001600DF">
      <w:pPr>
        <w:spacing w:after="0" w:line="240" w:lineRule="auto"/>
        <w:ind w:right="-4749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климат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почва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характер деятельности человека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4. В России последними встречают Новый год жители: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283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>- г. Анадырь</w:t>
      </w:r>
    </w:p>
    <w:p w:rsidR="0024381D" w:rsidRPr="001600DF" w:rsidRDefault="0024381D" w:rsidP="001600DF">
      <w:pPr>
        <w:spacing w:after="0" w:line="240" w:lineRule="auto"/>
        <w:ind w:right="-4749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г. Магадан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г. Екатеринбург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г. Калининград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283"/>
          <w:docGrid w:linePitch="360"/>
        </w:sectPr>
      </w:pPr>
      <w:r w:rsidRPr="001600DF">
        <w:rPr>
          <w:rFonts w:ascii="Times New Roman" w:hAnsi="Times New Roman" w:cs="Times New Roman"/>
          <w:sz w:val="28"/>
          <w:szCs w:val="28"/>
        </w:rPr>
        <w:t>5. Определите географический объект по описанию: «Возвышенность на северо-западе Восточно-Европейской равнины, водораздел верховьев рек Волги, Западной Двины и рек бассейна озера Ильмень»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>- Тиманский кряж</w:t>
      </w:r>
    </w:p>
    <w:p w:rsidR="0024381D" w:rsidRPr="001600DF" w:rsidRDefault="0024381D" w:rsidP="001600DF">
      <w:pPr>
        <w:spacing w:after="0" w:line="240" w:lineRule="auto"/>
        <w:ind w:right="-4749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Валдайская возвышенность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Среднерусская возвышенность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Донецкий кряж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6. Антарктида принадлежит: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283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А- России</w:t>
      </w:r>
    </w:p>
    <w:p w:rsidR="0024381D" w:rsidRPr="001600DF" w:rsidRDefault="0024381D" w:rsidP="001600DF">
      <w:pPr>
        <w:spacing w:after="0" w:line="240" w:lineRule="auto"/>
        <w:ind w:right="-4749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США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не принадлежит  никому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Франции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7. Территория России расположена: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>- Северном, Южном, Восточном полушариях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Северном, Западном, Восточном полушариях</w:t>
      </w:r>
    </w:p>
    <w:p w:rsidR="0024381D" w:rsidRPr="001600DF" w:rsidRDefault="0024381D" w:rsidP="001600DF">
      <w:pPr>
        <w:spacing w:after="0" w:line="240" w:lineRule="auto"/>
        <w:ind w:right="-48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Южном, Западном, Восточном полушариях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283"/>
          <w:docGrid w:linePitch="360"/>
        </w:sectPr>
      </w:pP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8. Древнейшее крупное поселение с церковью у славян называется: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А – деревня;                Б – село;             В – посёлок;         Г – городок</w:t>
      </w: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9. Кто из российских учёных является основателем науки почвоведения?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Л.С.Берг;    Б – Н.И.Вавилов;    В – В.В.Докучаев;     Г – В.И.Вернадский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10. Почему в степи не растут деревья?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24381D" w:rsidRPr="001600DF" w:rsidSect="000C2264">
          <w:type w:val="continuous"/>
          <w:pgSz w:w="11906" w:h="16838"/>
          <w:pgMar w:top="567" w:right="851" w:bottom="567" w:left="964" w:header="709" w:footer="709" w:gutter="0"/>
          <w:cols w:space="283"/>
          <w:docGrid w:linePitch="360"/>
        </w:sect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растительный опад беден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почвообразование замедлено</w:t>
      </w:r>
    </w:p>
    <w:p w:rsidR="0024381D" w:rsidRPr="001600DF" w:rsidRDefault="0024381D" w:rsidP="00604169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микроорганизмов недостаточно</w:t>
      </w:r>
    </w:p>
    <w:p w:rsidR="0024381D" w:rsidRPr="001600DF" w:rsidRDefault="0024381D" w:rsidP="006041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00DF">
        <w:rPr>
          <w:rFonts w:ascii="Times New Roman" w:hAnsi="Times New Roman" w:cs="Times New Roman"/>
          <w:sz w:val="28"/>
          <w:szCs w:val="28"/>
        </w:rPr>
        <w:t>Г – недостаточное увлажнение.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567" w:right="851" w:bottom="567" w:left="964" w:header="709" w:footer="709" w:gutter="0"/>
          <w:cols w:num="2" w:space="283"/>
          <w:docGrid w:linePitch="360"/>
        </w:sectPr>
      </w:pP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11. Главной причиной сокращения лесов  в мире является: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</w:t>
      </w:r>
      <w:r w:rsidRPr="001600DF">
        <w:rPr>
          <w:rFonts w:ascii="Times New Roman" w:hAnsi="Times New Roman" w:cs="Times New Roman"/>
          <w:sz w:val="28"/>
          <w:szCs w:val="28"/>
        </w:rPr>
        <w:t xml:space="preserve"> глобальное потепление климата;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хозяйственная деятельность человека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снижение почвенного плодородия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уничтожение озонового слоя атмосферы.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12. Какой субъект России является автономной областью?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 xml:space="preserve">- Калининградская;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600DF">
        <w:rPr>
          <w:rFonts w:ascii="Times New Roman" w:hAnsi="Times New Roman" w:cs="Times New Roman"/>
          <w:sz w:val="28"/>
          <w:szCs w:val="28"/>
        </w:rPr>
        <w:t xml:space="preserve">   Б – Еврейская;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00DF">
        <w:rPr>
          <w:rFonts w:ascii="Times New Roman" w:hAnsi="Times New Roman" w:cs="Times New Roman"/>
          <w:sz w:val="28"/>
          <w:szCs w:val="28"/>
        </w:rPr>
        <w:t xml:space="preserve">      В – Сахалинская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13. Наивысшая абсолютная точка азиатской части России: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г.Белуха;     Б – г.Эльбрус;       В – Ключевская Сопка;     Г – г.Народная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14. Караван шёл по азимуту 90 градусов, потом свернул и стал двигаться по азимуту 45 градусов. В направлении какой стороны горизонта стал двигаться караван?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1600DF">
        <w:rPr>
          <w:rFonts w:ascii="Times New Roman" w:hAnsi="Times New Roman" w:cs="Times New Roman"/>
          <w:sz w:val="28"/>
          <w:szCs w:val="28"/>
        </w:rPr>
        <w:t xml:space="preserve"> север;           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>– северо-восток;     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>- юго-восток;      Г – запад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15. Назовите группу, все страны которой входят в состав СНГ.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24381D" w:rsidRPr="001600DF" w:rsidSect="000C2264">
          <w:type w:val="continuous"/>
          <w:pgSz w:w="11906" w:h="16838"/>
          <w:pgMar w:top="567" w:right="851" w:bottom="567" w:left="964" w:header="709" w:footer="709" w:gutter="0"/>
          <w:cols w:space="283"/>
          <w:docGrid w:linePitch="360"/>
        </w:sect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Белоруссия, Грузия, Турция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Украина, Казахстан, Эстония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Таджикистан. Азербайджан, Казахстан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24381D" w:rsidRPr="001600DF" w:rsidSect="00DF2A4C">
          <w:type w:val="continuous"/>
          <w:pgSz w:w="11906" w:h="16838"/>
          <w:pgMar w:top="567" w:right="851" w:bottom="567" w:left="964" w:header="709" w:footer="709" w:gutter="0"/>
          <w:cols w:num="2" w:space="283"/>
          <w:docGrid w:linePitch="360"/>
        </w:sectPr>
      </w:pPr>
      <w:r w:rsidRPr="001600DF">
        <w:rPr>
          <w:rFonts w:ascii="Times New Roman" w:hAnsi="Times New Roman" w:cs="Times New Roman"/>
          <w:sz w:val="28"/>
          <w:szCs w:val="28"/>
        </w:rPr>
        <w:t>Г – Армения, Молдавия, Литва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16. Кто исследовал реку Замбези, открыл водопад Виктория?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Н.И. Вавилов                                               В – Д. Ливингстон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Васко да Гама                                            Г – португальцы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17. Наивысшая абсолютная точка  России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А – г. Белуха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600DF">
        <w:rPr>
          <w:rFonts w:ascii="Times New Roman" w:hAnsi="Times New Roman" w:cs="Times New Roman"/>
          <w:sz w:val="28"/>
          <w:szCs w:val="28"/>
        </w:rPr>
        <w:t>Б – г. Эльбрус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Ключевская Сопка                               Г – Г.Народная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18. Потомков от брака белых и негров называют</w:t>
      </w:r>
      <w:r w:rsidRPr="001600DF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 Метисами                                            В – Индейцами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 Мулатами                                             Г – Самбо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О</w:t>
      </w:r>
      <w:r w:rsidRPr="001600DF">
        <w:rPr>
          <w:rFonts w:ascii="Times New Roman" w:hAnsi="Times New Roman" w:cs="Times New Roman"/>
          <w:sz w:val="28"/>
          <w:szCs w:val="28"/>
        </w:rPr>
        <w:t>пределите язык, на котором говорит население многих стран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А – шведский                                           В – японский 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арабский                                             Г –  итальянский</w:t>
      </w: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20. Именованный масштаб  «в 1см – 1 км» соответствует численному масштабу: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1: 100          Б – 1:1000                 В – 1:10000             Г – 1:100000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2 часть. Установить соответствие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1  Установите соответствие: республика – столица.(3 балла)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Карелия                                                       1. - Якутск                2 - Казань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Коми                                                             3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 xml:space="preserve">Петрозаводск   </w:t>
      </w:r>
    </w:p>
    <w:p w:rsidR="0024381D" w:rsidRPr="001600DF" w:rsidRDefault="0024381D" w:rsidP="0060416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  <w:sectPr w:rsidR="0024381D" w:rsidRPr="001600DF" w:rsidSect="000C2264">
          <w:type w:val="continuous"/>
          <w:pgSz w:w="11906" w:h="16838"/>
          <w:pgMar w:top="567" w:right="851" w:bottom="567" w:left="964" w:header="709" w:footer="709" w:gutter="0"/>
          <w:cols w:space="283"/>
          <w:docGrid w:linePitch="360"/>
        </w:sectPr>
      </w:pPr>
      <w:r w:rsidRPr="001600DF">
        <w:rPr>
          <w:rFonts w:ascii="Times New Roman" w:hAnsi="Times New Roman" w:cs="Times New Roman"/>
          <w:sz w:val="28"/>
          <w:szCs w:val="28"/>
        </w:rPr>
        <w:t>В – Татарстан                                                     4. - Сыктывкар</w:t>
      </w: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2. Установите соответствие: название фирменного поезда России и его маршрут (5 баллов)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4381D" w:rsidRPr="001600DF" w:rsidSect="008D67BF">
          <w:type w:val="continuous"/>
          <w:pgSz w:w="11906" w:h="16838"/>
          <w:pgMar w:top="1134" w:right="850" w:bottom="1134" w:left="1701" w:header="708" w:footer="708" w:gutter="0"/>
          <w:cols w:space="283"/>
          <w:docGrid w:linePitch="360"/>
        </w:sectPr>
      </w:pP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А – «Арктика»                                   1. Москва - Барнаул                         </w:t>
      </w: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 – «Алтай»                                        2. Вологда – Санкт - Петербург</w:t>
      </w: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В – «Белые ночи»                              3. Москва – Калининград</w:t>
      </w: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Г – «Янтарь»                                      4. Москва - Мурманск</w:t>
      </w: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Д – «Беломорье»                               5. Москва - Архангельск         </w:t>
      </w: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3. Установите соответствие: страна – достопримечательность. 4 балла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 Япония                                                    А – Байкал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2. Россия                                                    Б – Фудзияма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3. Норвегия                                                В – Фьюорды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4. Австралия                                              Г  - Ниагарский водопад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Д – Пустыни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4. Установите соответствие: материк – крайняя северная точка 6 баллов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 Евразия                                                    А – м. Бен-Сека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2. Африка                                                   Б – м. Мерчисон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3. Северная Америка                                        В – м. Сифре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4. Южная Америка                                            Г  - м. Йорк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5 Австралия                                                       Д – м. Гальинас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6. Антарктида                                                    Е – м. Челюскин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Ж – м. Пиай</w:t>
      </w:r>
    </w:p>
    <w:p w:rsidR="0024381D" w:rsidRPr="001600DF" w:rsidRDefault="0024381D" w:rsidP="001600DF">
      <w:pPr>
        <w:spacing w:after="0" w:line="240" w:lineRule="auto"/>
        <w:ind w:left="-851"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 xml:space="preserve">5. Установите соответствие старых и современных названий городов.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5 баллов</w:t>
      </w:r>
      <w:r w:rsidRPr="00160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1 Нижний Новгород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0DF">
        <w:rPr>
          <w:rFonts w:ascii="Times New Roman" w:hAnsi="Times New Roman" w:cs="Times New Roman"/>
          <w:sz w:val="28"/>
          <w:szCs w:val="28"/>
        </w:rPr>
        <w:t xml:space="preserve">         А – Свердловск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2. Екатеринбург                                              Б – Калинин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3. Тверь                                                            В – Горький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4. Рыбинск                                                       Г  - Симбирск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5 Ульяновск                                                    Д – Андропов</w:t>
      </w:r>
      <w:r w:rsidRPr="001600DF">
        <w:rPr>
          <w:rFonts w:ascii="Times New Roman" w:hAnsi="Times New Roman" w:cs="Times New Roman"/>
          <w:sz w:val="28"/>
          <w:szCs w:val="28"/>
        </w:rPr>
        <w:br/>
        <w:t>Е – Куйбышев</w:t>
      </w:r>
    </w:p>
    <w:p w:rsidR="0024381D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6. </w:t>
      </w:r>
      <w:r w:rsidRPr="001600DF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соответствие: территория и имя путешественника, который её открыл. 3 балла</w:t>
      </w:r>
      <w:r w:rsidRPr="00160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1. Антарктида                                      А – Ф. Магеллан и Марко Поло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2. Алеутские острова                          Б – В.Беринг и А. Чириков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3. Центральная Азия                           В – Р. Амудсен и Р. Скотт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Г – Семёнов –Тянь-Шанский П.П. и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Н.М. Пржевальский</w:t>
      </w:r>
    </w:p>
    <w:p w:rsidR="0024381D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b/>
          <w:bCs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 xml:space="preserve">3 часть  </w:t>
      </w:r>
    </w:p>
    <w:p w:rsidR="0024381D" w:rsidRPr="00D64DE3" w:rsidRDefault="0024381D" w:rsidP="00D64DE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64D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Дайте краткий письменный ответ на вопросы.</w:t>
      </w:r>
    </w:p>
    <w:p w:rsidR="0024381D" w:rsidRPr="00D64DE3" w:rsidRDefault="0024381D" w:rsidP="00D64DE3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D64DE3">
        <w:rPr>
          <w:rFonts w:ascii="Times New Roman" w:hAnsi="Times New Roman" w:cs="Times New Roman"/>
          <w:sz w:val="28"/>
          <w:szCs w:val="28"/>
          <w:lang w:eastAsia="ru-RU"/>
        </w:rPr>
        <w:t>Эти моря соединены между собой проливом. Глубина первого достигает 2211м,глубина второго в 245,5 раз меньше. 2-е самое маленькое из Российских морей.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4DE3">
        <w:rPr>
          <w:rFonts w:ascii="Times New Roman" w:hAnsi="Times New Roman" w:cs="Times New Roman"/>
          <w:sz w:val="28"/>
          <w:szCs w:val="28"/>
          <w:lang w:eastAsia="ru-RU"/>
        </w:rPr>
        <w:t>У первого на глубине 200м отсутствует жизнь, у второго даже на дне обитают живые организмы .Назовите эти моря. Каким проливом они соединены?</w:t>
      </w:r>
    </w:p>
    <w:p w:rsidR="0024381D" w:rsidRPr="00D64DE3" w:rsidRDefault="0024381D" w:rsidP="00D64DE3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D64DE3">
        <w:rPr>
          <w:rFonts w:ascii="Times New Roman" w:hAnsi="Times New Roman" w:cs="Times New Roman"/>
          <w:sz w:val="28"/>
          <w:szCs w:val="28"/>
          <w:lang w:eastAsia="ru-RU"/>
        </w:rPr>
        <w:t>Есть такая народная примета: если дым валит из трубы столбом-завтра жди морозов. Объясните эту примету.</w:t>
      </w:r>
    </w:p>
    <w:p w:rsidR="0024381D" w:rsidRPr="00D64DE3" w:rsidRDefault="0024381D" w:rsidP="00D64DE3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D64DE3">
        <w:rPr>
          <w:rFonts w:ascii="Times New Roman" w:hAnsi="Times New Roman" w:cs="Times New Roman"/>
          <w:sz w:val="28"/>
          <w:szCs w:val="28"/>
          <w:lang w:eastAsia="ru-RU"/>
        </w:rPr>
        <w:t>Он прошел по Земле 33 тыс. км, из них 20 тыс. км.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4DE3">
        <w:rPr>
          <w:rFonts w:ascii="Times New Roman" w:hAnsi="Times New Roman" w:cs="Times New Roman"/>
          <w:sz w:val="28"/>
          <w:szCs w:val="28"/>
          <w:lang w:eastAsia="ru-RU"/>
        </w:rPr>
        <w:t>первым нанес на карту, описал многие незнакомые до того районы Азии Горы над Иссык-Кулем он видел не раз .Здесь ,в самом начале похода ,его подстерегла болезнь,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4DE3">
        <w:rPr>
          <w:rFonts w:ascii="Times New Roman" w:hAnsi="Times New Roman" w:cs="Times New Roman"/>
          <w:sz w:val="28"/>
          <w:szCs w:val="28"/>
          <w:lang w:eastAsia="ru-RU"/>
        </w:rPr>
        <w:t>от которой он умер. Последние слова его были: «Похороните тут ,на Иссык-Куле,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4DE3">
        <w:rPr>
          <w:rFonts w:ascii="Times New Roman" w:hAnsi="Times New Roman" w:cs="Times New Roman"/>
          <w:sz w:val="28"/>
          <w:szCs w:val="28"/>
          <w:lang w:eastAsia="ru-RU"/>
        </w:rPr>
        <w:t>надпись сделайте простую  «Путешественник……».Кто этот путешественник? Что исследовал?</w:t>
      </w:r>
    </w:p>
    <w:p w:rsidR="0024381D" w:rsidRPr="00D64DE3" w:rsidRDefault="0024381D" w:rsidP="00D64DE3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D64DE3">
        <w:rPr>
          <w:rFonts w:ascii="Times New Roman" w:hAnsi="Times New Roman" w:cs="Times New Roman"/>
          <w:sz w:val="28"/>
          <w:szCs w:val="28"/>
          <w:lang w:eastAsia="ru-RU"/>
        </w:rPr>
        <w:t>Вечным памятником ему стали слова: «Бороться и искать,найти и не сдаваться»,в которых выражен смысл всей его жизни. Кто автор этих записей  и где походила последняя в его жизни экспедиция?</w:t>
      </w:r>
    </w:p>
    <w:p w:rsidR="0024381D" w:rsidRPr="00D64DE3" w:rsidRDefault="0024381D" w:rsidP="00D64DE3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D64DE3">
        <w:rPr>
          <w:rFonts w:ascii="Times New Roman" w:hAnsi="Times New Roman" w:cs="Times New Roman"/>
          <w:sz w:val="28"/>
          <w:szCs w:val="28"/>
          <w:lang w:eastAsia="ru-RU"/>
        </w:rPr>
        <w:t>Про какую реку говорят буряты:  «Разорят,  дочка, старика Байкал»</w:t>
      </w:r>
    </w:p>
    <w:p w:rsidR="0024381D" w:rsidRPr="001600DF" w:rsidRDefault="0024381D" w:rsidP="00D64DE3">
      <w:pPr>
        <w:pStyle w:val="20"/>
        <w:shd w:val="clear" w:color="auto" w:fill="auto"/>
        <w:tabs>
          <w:tab w:val="left" w:pos="463"/>
        </w:tabs>
        <w:spacing w:line="240" w:lineRule="auto"/>
        <w:ind w:firstLine="0"/>
        <w:jc w:val="both"/>
        <w:rPr>
          <w:sz w:val="28"/>
          <w:szCs w:val="28"/>
        </w:rPr>
      </w:pPr>
    </w:p>
    <w:p w:rsidR="0024381D" w:rsidRPr="001600DF" w:rsidRDefault="0024381D" w:rsidP="001600DF">
      <w:pPr>
        <w:tabs>
          <w:tab w:val="left" w:pos="0"/>
        </w:tabs>
        <w:spacing w:after="0" w:line="240" w:lineRule="auto"/>
        <w:ind w:right="-85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Часть 1</w:t>
      </w:r>
    </w:p>
    <w:tbl>
      <w:tblPr>
        <w:tblW w:w="102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7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  <w:gridCol w:w="620"/>
        <w:gridCol w:w="620"/>
      </w:tblGrid>
      <w:tr w:rsidR="0024381D" w:rsidRPr="001600DF">
        <w:trPr>
          <w:trHeight w:val="384"/>
        </w:trPr>
        <w:tc>
          <w:tcPr>
            <w:tcW w:w="937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0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0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0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4381D" w:rsidRPr="001600DF">
        <w:trPr>
          <w:trHeight w:val="432"/>
        </w:trPr>
        <w:tc>
          <w:tcPr>
            <w:tcW w:w="937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0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20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0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40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7"/>
        <w:gridCol w:w="619"/>
        <w:gridCol w:w="619"/>
        <w:gridCol w:w="619"/>
        <w:gridCol w:w="619"/>
        <w:gridCol w:w="619"/>
      </w:tblGrid>
      <w:tr w:rsidR="0024381D" w:rsidRPr="001600DF">
        <w:trPr>
          <w:trHeight w:val="384"/>
        </w:trPr>
        <w:tc>
          <w:tcPr>
            <w:tcW w:w="937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4381D" w:rsidRPr="001600DF">
        <w:trPr>
          <w:trHeight w:val="432"/>
        </w:trPr>
        <w:tc>
          <w:tcPr>
            <w:tcW w:w="937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19" w:type="dxa"/>
          </w:tcPr>
          <w:p w:rsidR="0024381D" w:rsidRPr="001600DF" w:rsidRDefault="0024381D" w:rsidP="001600DF">
            <w:pPr>
              <w:spacing w:after="0" w:line="240" w:lineRule="auto"/>
              <w:ind w:right="-8506"/>
              <w:rPr>
                <w:rFonts w:ascii="Times New Roman" w:hAnsi="Times New Roman" w:cs="Times New Roman"/>
                <w:sz w:val="28"/>
                <w:szCs w:val="28"/>
              </w:rPr>
            </w:pPr>
            <w:r w:rsidRPr="001600D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ind w:right="-8506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1600DF">
        <w:rPr>
          <w:rFonts w:ascii="Times New Roman" w:hAnsi="Times New Roman" w:cs="Times New Roman"/>
          <w:b/>
          <w:bCs/>
          <w:sz w:val="28"/>
          <w:szCs w:val="28"/>
        </w:rPr>
        <w:t>Часть 2.</w:t>
      </w:r>
    </w:p>
    <w:p w:rsidR="0024381D" w:rsidRPr="001600DF" w:rsidRDefault="0024381D" w:rsidP="001600DF">
      <w:pPr>
        <w:pStyle w:val="ListParagraph"/>
        <w:spacing w:after="0" w:line="240" w:lineRule="auto"/>
        <w:ind w:left="644" w:right="-8506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Задание 1</w:t>
      </w:r>
    </w:p>
    <w:p w:rsidR="0024381D" w:rsidRPr="001600DF" w:rsidRDefault="0024381D" w:rsidP="001600DF">
      <w:pPr>
        <w:pStyle w:val="ListParagraph"/>
        <w:spacing w:after="0" w:line="240" w:lineRule="auto"/>
        <w:ind w:left="644" w:right="-8506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– 3                              Б – 4                  В – 2</w:t>
      </w:r>
    </w:p>
    <w:p w:rsidR="0024381D" w:rsidRPr="001600DF" w:rsidRDefault="0024381D" w:rsidP="001600DF">
      <w:pPr>
        <w:pStyle w:val="ListParagraph"/>
        <w:spacing w:after="0" w:line="240" w:lineRule="auto"/>
        <w:ind w:left="644" w:right="-8506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Задание 2.</w:t>
      </w:r>
    </w:p>
    <w:p w:rsidR="0024381D" w:rsidRPr="001600DF" w:rsidRDefault="0024381D" w:rsidP="001600DF">
      <w:pPr>
        <w:pStyle w:val="ListParagraph"/>
        <w:spacing w:after="0" w:line="240" w:lineRule="auto"/>
        <w:ind w:left="644" w:right="-8506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А -4                               Б – 1                   В – 2               Г – 3                  Д – 5</w:t>
      </w:r>
      <w:bookmarkStart w:id="0" w:name="_GoBack"/>
      <w:bookmarkEnd w:id="0"/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24381D" w:rsidRPr="001600DF" w:rsidRDefault="0024381D" w:rsidP="001600D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Б;            2 – А;     3 – В;      4 – Д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Задание 4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1 – Е;    2- А;      3 – Б;       4 – Д;      5 – Г;       6 – В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Задание 5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1 – В;    2 – А;      3- Б;      4 – Д;     5 – Г 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>Задание 6</w:t>
      </w:r>
    </w:p>
    <w:p w:rsidR="0024381D" w:rsidRPr="001600DF" w:rsidRDefault="0024381D" w:rsidP="0016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1 – В;     2 – Б;    3 – Г </w:t>
      </w:r>
    </w:p>
    <w:p w:rsidR="0024381D" w:rsidRPr="001600DF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sz w:val="28"/>
          <w:szCs w:val="28"/>
        </w:rPr>
      </w:pPr>
    </w:p>
    <w:p w:rsidR="0024381D" w:rsidRPr="001600DF" w:rsidRDefault="0024381D" w:rsidP="001600DF">
      <w:pPr>
        <w:spacing w:after="0" w:line="240" w:lineRule="auto"/>
        <w:ind w:right="-8506"/>
        <w:rPr>
          <w:rFonts w:ascii="Times New Roman" w:hAnsi="Times New Roman" w:cs="Times New Roman"/>
          <w:sz w:val="28"/>
          <w:szCs w:val="28"/>
        </w:rPr>
      </w:pPr>
      <w:r w:rsidRPr="001600DF">
        <w:rPr>
          <w:rFonts w:ascii="Times New Roman" w:hAnsi="Times New Roman" w:cs="Times New Roman"/>
          <w:sz w:val="28"/>
          <w:szCs w:val="28"/>
        </w:rPr>
        <w:t xml:space="preserve">Часть 3 </w:t>
      </w:r>
    </w:p>
    <w:p w:rsidR="0024381D" w:rsidRPr="00785986" w:rsidRDefault="0024381D" w:rsidP="00351D7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85986">
        <w:rPr>
          <w:rFonts w:ascii="Times New Roman" w:hAnsi="Times New Roman" w:cs="Times New Roman"/>
          <w:b/>
          <w:bCs/>
          <w:sz w:val="28"/>
          <w:szCs w:val="28"/>
        </w:rPr>
        <w:t>максимум 19 баллов.</w:t>
      </w:r>
    </w:p>
    <w:p w:rsidR="0024381D" w:rsidRPr="00785986" w:rsidRDefault="0024381D" w:rsidP="00351D7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70C0">
        <w:rPr>
          <w:rFonts w:ascii="Times New Roman" w:hAnsi="Times New Roman" w:cs="Times New Roman"/>
          <w:sz w:val="28"/>
          <w:szCs w:val="28"/>
        </w:rPr>
        <w:t>1.Черное и Азовское моря. Соединены Керченским проливом.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986">
        <w:rPr>
          <w:rFonts w:ascii="Times New Roman" w:hAnsi="Times New Roman" w:cs="Times New Roman"/>
          <w:b/>
          <w:bCs/>
          <w:sz w:val="28"/>
          <w:szCs w:val="28"/>
        </w:rPr>
        <w:t>(5баллов)</w:t>
      </w:r>
    </w:p>
    <w:p w:rsidR="0024381D" w:rsidRPr="00F270C0" w:rsidRDefault="0024381D" w:rsidP="00351D7D">
      <w:pPr>
        <w:rPr>
          <w:rFonts w:ascii="Times New Roman" w:hAnsi="Times New Roman" w:cs="Times New Roman"/>
          <w:sz w:val="28"/>
          <w:szCs w:val="28"/>
        </w:rPr>
      </w:pPr>
      <w:r w:rsidRPr="00F270C0">
        <w:rPr>
          <w:rFonts w:ascii="Times New Roman" w:hAnsi="Times New Roman" w:cs="Times New Roman"/>
          <w:sz w:val="28"/>
          <w:szCs w:val="28"/>
        </w:rPr>
        <w:t>2.У поверхности высокое давление,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0C0">
        <w:rPr>
          <w:rFonts w:ascii="Times New Roman" w:hAnsi="Times New Roman" w:cs="Times New Roman"/>
          <w:sz w:val="28"/>
          <w:szCs w:val="28"/>
        </w:rPr>
        <w:t>а вверху низкое, поэтому дым из трубы поднимается вверх .Чаще всего это происходит зимой.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986">
        <w:rPr>
          <w:rFonts w:ascii="Times New Roman" w:hAnsi="Times New Roman" w:cs="Times New Roman"/>
          <w:b/>
          <w:bCs/>
          <w:sz w:val="28"/>
          <w:szCs w:val="28"/>
        </w:rPr>
        <w:t>(4 балла)</w:t>
      </w:r>
    </w:p>
    <w:p w:rsidR="0024381D" w:rsidRPr="00F270C0" w:rsidRDefault="0024381D" w:rsidP="00351D7D">
      <w:pPr>
        <w:rPr>
          <w:rFonts w:ascii="Times New Roman" w:hAnsi="Times New Roman" w:cs="Times New Roman"/>
          <w:sz w:val="28"/>
          <w:szCs w:val="28"/>
        </w:rPr>
      </w:pPr>
      <w:r w:rsidRPr="00F270C0">
        <w:rPr>
          <w:rFonts w:ascii="Times New Roman" w:hAnsi="Times New Roman" w:cs="Times New Roman"/>
          <w:sz w:val="28"/>
          <w:szCs w:val="28"/>
        </w:rPr>
        <w:t>3.Н.М.Пржевальский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270C0">
        <w:rPr>
          <w:rFonts w:ascii="Times New Roman" w:hAnsi="Times New Roman" w:cs="Times New Roman"/>
          <w:sz w:val="28"/>
          <w:szCs w:val="28"/>
        </w:rPr>
        <w:t>Исследовал Центральную Азию и Уссурийский край .Нанес на карту множество хребтов ,истоки рек, Изучал блуждающее озеро Лабнор, пустыню Гоби.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0C0">
        <w:rPr>
          <w:rFonts w:ascii="Times New Roman" w:hAnsi="Times New Roman" w:cs="Times New Roman"/>
          <w:sz w:val="28"/>
          <w:szCs w:val="28"/>
        </w:rPr>
        <w:t>Открыл дикую лошадь и дикого верблюда позже названные в его честь.</w:t>
      </w:r>
    </w:p>
    <w:p w:rsidR="0024381D" w:rsidRPr="00785986" w:rsidRDefault="0024381D" w:rsidP="00351D7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85986">
        <w:rPr>
          <w:rFonts w:ascii="Times New Roman" w:hAnsi="Times New Roman" w:cs="Times New Roman"/>
          <w:b/>
          <w:bCs/>
          <w:sz w:val="28"/>
          <w:szCs w:val="28"/>
        </w:rPr>
        <w:t>(5 баллов)</w:t>
      </w:r>
    </w:p>
    <w:p w:rsidR="0024381D" w:rsidRPr="00785986" w:rsidRDefault="0024381D" w:rsidP="00351D7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70C0">
        <w:rPr>
          <w:rFonts w:ascii="Times New Roman" w:hAnsi="Times New Roman" w:cs="Times New Roman"/>
          <w:sz w:val="28"/>
          <w:szCs w:val="28"/>
        </w:rPr>
        <w:t>4.Из письма Роберта Скотта.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0C0">
        <w:rPr>
          <w:rFonts w:ascii="Times New Roman" w:hAnsi="Times New Roman" w:cs="Times New Roman"/>
          <w:sz w:val="28"/>
          <w:szCs w:val="28"/>
        </w:rPr>
        <w:t>Экспедиция погибла в Антарктиде на обратном пути к Южному полюсу.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986">
        <w:rPr>
          <w:rFonts w:ascii="Times New Roman" w:hAnsi="Times New Roman" w:cs="Times New Roman"/>
          <w:b/>
          <w:bCs/>
          <w:sz w:val="28"/>
          <w:szCs w:val="28"/>
        </w:rPr>
        <w:t>(4 балла)</w:t>
      </w:r>
    </w:p>
    <w:p w:rsidR="0024381D" w:rsidRPr="00785986" w:rsidRDefault="0024381D" w:rsidP="00351D7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270C0">
        <w:rPr>
          <w:rFonts w:ascii="Times New Roman" w:hAnsi="Times New Roman" w:cs="Times New Roman"/>
          <w:sz w:val="28"/>
          <w:szCs w:val="28"/>
        </w:rPr>
        <w:t>5.Ангара.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986">
        <w:rPr>
          <w:rFonts w:ascii="Times New Roman" w:hAnsi="Times New Roman" w:cs="Times New Roman"/>
          <w:b/>
          <w:bCs/>
          <w:sz w:val="28"/>
          <w:szCs w:val="28"/>
        </w:rPr>
        <w:t>(1 балл)</w:t>
      </w:r>
    </w:p>
    <w:sectPr w:rsidR="0024381D" w:rsidRPr="00785986" w:rsidSect="00604169">
      <w:type w:val="continuous"/>
      <w:pgSz w:w="11906" w:h="16838"/>
      <w:pgMar w:top="719" w:right="850" w:bottom="1134" w:left="1701" w:header="708" w:footer="708" w:gutter="0"/>
      <w:cols w:space="765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1361"/>
    <w:multiLevelType w:val="hybridMultilevel"/>
    <w:tmpl w:val="856E3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E5405"/>
    <w:multiLevelType w:val="hybridMultilevel"/>
    <w:tmpl w:val="D83AE23E"/>
    <w:lvl w:ilvl="0" w:tplc="A92EF258">
      <w:start w:val="1"/>
      <w:numFmt w:val="decimal"/>
      <w:lvlText w:val="%1."/>
      <w:lvlJc w:val="left"/>
      <w:pPr>
        <w:ind w:left="5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240" w:hanging="360"/>
      </w:pPr>
    </w:lvl>
    <w:lvl w:ilvl="2" w:tplc="0419001B">
      <w:start w:val="1"/>
      <w:numFmt w:val="lowerRoman"/>
      <w:lvlText w:val="%3."/>
      <w:lvlJc w:val="right"/>
      <w:pPr>
        <w:ind w:left="1960" w:hanging="180"/>
      </w:pPr>
    </w:lvl>
    <w:lvl w:ilvl="3" w:tplc="0419000F">
      <w:start w:val="1"/>
      <w:numFmt w:val="decimal"/>
      <w:lvlText w:val="%4."/>
      <w:lvlJc w:val="left"/>
      <w:pPr>
        <w:ind w:left="2680" w:hanging="360"/>
      </w:pPr>
    </w:lvl>
    <w:lvl w:ilvl="4" w:tplc="04190019">
      <w:start w:val="1"/>
      <w:numFmt w:val="lowerLetter"/>
      <w:lvlText w:val="%5."/>
      <w:lvlJc w:val="left"/>
      <w:pPr>
        <w:ind w:left="3400" w:hanging="360"/>
      </w:pPr>
    </w:lvl>
    <w:lvl w:ilvl="5" w:tplc="0419001B">
      <w:start w:val="1"/>
      <w:numFmt w:val="lowerRoman"/>
      <w:lvlText w:val="%6."/>
      <w:lvlJc w:val="right"/>
      <w:pPr>
        <w:ind w:left="4120" w:hanging="180"/>
      </w:pPr>
    </w:lvl>
    <w:lvl w:ilvl="6" w:tplc="0419000F">
      <w:start w:val="1"/>
      <w:numFmt w:val="decimal"/>
      <w:lvlText w:val="%7."/>
      <w:lvlJc w:val="left"/>
      <w:pPr>
        <w:ind w:left="4840" w:hanging="360"/>
      </w:pPr>
    </w:lvl>
    <w:lvl w:ilvl="7" w:tplc="04190019">
      <w:start w:val="1"/>
      <w:numFmt w:val="lowerLetter"/>
      <w:lvlText w:val="%8."/>
      <w:lvlJc w:val="left"/>
      <w:pPr>
        <w:ind w:left="5560" w:hanging="360"/>
      </w:pPr>
    </w:lvl>
    <w:lvl w:ilvl="8" w:tplc="0419001B">
      <w:start w:val="1"/>
      <w:numFmt w:val="lowerRoman"/>
      <w:lvlText w:val="%9."/>
      <w:lvlJc w:val="right"/>
      <w:pPr>
        <w:ind w:left="6280" w:hanging="180"/>
      </w:pPr>
    </w:lvl>
  </w:abstractNum>
  <w:abstractNum w:abstractNumId="2">
    <w:nsid w:val="3C9B527A"/>
    <w:multiLevelType w:val="multilevel"/>
    <w:tmpl w:val="8C4CAC0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5121CF"/>
    <w:multiLevelType w:val="hybridMultilevel"/>
    <w:tmpl w:val="B6A08E94"/>
    <w:lvl w:ilvl="0" w:tplc="D7E4D9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3065C64"/>
    <w:multiLevelType w:val="hybridMultilevel"/>
    <w:tmpl w:val="EC284782"/>
    <w:lvl w:ilvl="0" w:tplc="5D0E5F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53C"/>
    <w:multiLevelType w:val="hybridMultilevel"/>
    <w:tmpl w:val="2BF0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7293B"/>
    <w:multiLevelType w:val="multilevel"/>
    <w:tmpl w:val="058C0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7BF"/>
    <w:rsid w:val="000568DF"/>
    <w:rsid w:val="00096039"/>
    <w:rsid w:val="000C2264"/>
    <w:rsid w:val="001600DF"/>
    <w:rsid w:val="0018231B"/>
    <w:rsid w:val="0024381D"/>
    <w:rsid w:val="00293956"/>
    <w:rsid w:val="002E7EE1"/>
    <w:rsid w:val="00351D7D"/>
    <w:rsid w:val="004719BF"/>
    <w:rsid w:val="0050696B"/>
    <w:rsid w:val="005C0B31"/>
    <w:rsid w:val="005D57B3"/>
    <w:rsid w:val="00604169"/>
    <w:rsid w:val="00732708"/>
    <w:rsid w:val="007827AB"/>
    <w:rsid w:val="00785986"/>
    <w:rsid w:val="00815FEF"/>
    <w:rsid w:val="00885CFA"/>
    <w:rsid w:val="008D67BF"/>
    <w:rsid w:val="00A72B85"/>
    <w:rsid w:val="00AC4517"/>
    <w:rsid w:val="00B4058F"/>
    <w:rsid w:val="00BC2A42"/>
    <w:rsid w:val="00C36C57"/>
    <w:rsid w:val="00D266F5"/>
    <w:rsid w:val="00D6444C"/>
    <w:rsid w:val="00D64DE3"/>
    <w:rsid w:val="00DF2A4C"/>
    <w:rsid w:val="00EC7723"/>
    <w:rsid w:val="00F270C0"/>
    <w:rsid w:val="00F9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708"/>
    <w:pPr>
      <w:ind w:left="720"/>
    </w:pPr>
  </w:style>
  <w:style w:type="table" w:styleId="TableGrid">
    <w:name w:val="Table Grid"/>
    <w:basedOn w:val="TableNormal"/>
    <w:uiPriority w:val="99"/>
    <w:rsid w:val="005C0B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link w:val="20"/>
    <w:uiPriority w:val="99"/>
    <w:locked/>
    <w:rsid w:val="00BC2A42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 + 11"/>
    <w:aliases w:val="5 pt,Полужирный"/>
    <w:basedOn w:val="2"/>
    <w:uiPriority w:val="99"/>
    <w:rsid w:val="00BC2A42"/>
    <w:rPr>
      <w:b/>
      <w:bCs/>
      <w:color w:val="000000"/>
      <w:spacing w:val="0"/>
      <w:w w:val="100"/>
      <w:position w:val="0"/>
      <w:sz w:val="23"/>
      <w:szCs w:val="23"/>
      <w:lang w:val="ru-RU" w:eastAsia="ru-RU"/>
    </w:rPr>
  </w:style>
  <w:style w:type="paragraph" w:customStyle="1" w:styleId="20">
    <w:name w:val="Основной текст (2)"/>
    <w:basedOn w:val="Normal"/>
    <w:link w:val="2"/>
    <w:uiPriority w:val="99"/>
    <w:rsid w:val="00BC2A42"/>
    <w:pPr>
      <w:widowControl w:val="0"/>
      <w:shd w:val="clear" w:color="auto" w:fill="FFFFFF"/>
      <w:spacing w:after="0" w:line="274" w:lineRule="exact"/>
      <w:ind w:hanging="160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rsid w:val="00D64D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5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5</Pages>
  <Words>1308</Words>
  <Characters>7459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12</cp:revision>
  <cp:lastPrinted>2017-09-15T04:41:00Z</cp:lastPrinted>
  <dcterms:created xsi:type="dcterms:W3CDTF">2017-09-11T14:12:00Z</dcterms:created>
  <dcterms:modified xsi:type="dcterms:W3CDTF">2018-09-25T10:29:00Z</dcterms:modified>
</cp:coreProperties>
</file>